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0"/>
        <w:tblW w:w="0" w:type="auto"/>
        <w:tblLayout w:type="fixed"/>
        <w:tblLook w:val="0000"/>
      </w:tblPr>
      <w:tblGrid>
        <w:gridCol w:w="5328"/>
        <w:gridCol w:w="540"/>
        <w:gridCol w:w="1653"/>
        <w:gridCol w:w="507"/>
        <w:gridCol w:w="1980"/>
      </w:tblGrid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</w:t>
            </w:r>
            <w:r w:rsidR="00D87DCD">
              <w:rPr>
                <w:sz w:val="28"/>
              </w:rPr>
              <w:br/>
            </w:r>
            <w:r>
              <w:rPr>
                <w:sz w:val="28"/>
              </w:rPr>
              <w:t>№ 18 по Самарской области</w:t>
            </w:r>
          </w:p>
        </w:tc>
      </w:tr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94616D" w:rsidRPr="00AC62ED" w:rsidRDefault="00AC62ED" w:rsidP="00AC62ED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  <w:r w:rsidR="0094616D">
              <w:rPr>
                <w:sz w:val="28"/>
                <w:lang w:val="en-US"/>
              </w:rPr>
              <w:t>.</w:t>
            </w:r>
            <w:r w:rsidR="00D87DCD">
              <w:rPr>
                <w:sz w:val="28"/>
              </w:rPr>
              <w:t>0</w:t>
            </w:r>
            <w:r>
              <w:rPr>
                <w:sz w:val="28"/>
              </w:rPr>
              <w:t>1</w:t>
            </w:r>
            <w:r w:rsidR="0094616D">
              <w:rPr>
                <w:sz w:val="28"/>
                <w:lang w:val="en-US"/>
              </w:rPr>
              <w:t>.202</w:t>
            </w:r>
            <w:r>
              <w:rPr>
                <w:sz w:val="28"/>
              </w:rPr>
              <w:t>4</w:t>
            </w:r>
          </w:p>
        </w:tc>
        <w:tc>
          <w:tcPr>
            <w:tcW w:w="507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94616D" w:rsidRPr="0094616D" w:rsidRDefault="0094616D" w:rsidP="00AC62ED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01-12/</w:t>
            </w:r>
            <w:r w:rsidR="00AC62ED">
              <w:rPr>
                <w:sz w:val="28"/>
              </w:rPr>
              <w:t>004</w:t>
            </w:r>
          </w:p>
        </w:tc>
      </w:tr>
    </w:tbl>
    <w:p w:rsidR="0094616D" w:rsidRDefault="0094616D" w:rsidP="009461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гражданской службы, для которых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 конкурс на включение в кадровый резерв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068"/>
        <w:gridCol w:w="5069"/>
      </w:tblGrid>
      <w:tr w:rsidR="0094616D" w:rsidRPr="0094616D" w:rsidTr="00D96D4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4616D" w:rsidRPr="0094616D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16D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18 по Самарской области:</w:t>
            </w:r>
          </w:p>
        </w:tc>
      </w:tr>
      <w:tr w:rsidR="0094616D" w:rsidRPr="005D5215" w:rsidTr="00D96D4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ведущей группы должностей государственной гражданской службы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старшей группы должностей государственной гражданской службы</w:t>
            </w:r>
          </w:p>
        </w:tc>
      </w:tr>
    </w:tbl>
    <w:p w:rsidR="0094616D" w:rsidRP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616D" w:rsidSect="002F3F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849" w:rsidRDefault="003E1849" w:rsidP="0094616D">
      <w:r>
        <w:separator/>
      </w:r>
    </w:p>
  </w:endnote>
  <w:endnote w:type="continuationSeparator" w:id="1">
    <w:p w:rsidR="003E1849" w:rsidRDefault="003E1849" w:rsidP="00946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849" w:rsidRDefault="003E1849" w:rsidP="0094616D">
      <w:r>
        <w:separator/>
      </w:r>
    </w:p>
  </w:footnote>
  <w:footnote w:type="continuationSeparator" w:id="1">
    <w:p w:rsidR="003E1849" w:rsidRDefault="003E1849" w:rsidP="00946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16D"/>
    <w:rsid w:val="002F3FC5"/>
    <w:rsid w:val="003E1849"/>
    <w:rsid w:val="004B6E6A"/>
    <w:rsid w:val="005315FD"/>
    <w:rsid w:val="005625CF"/>
    <w:rsid w:val="005D5215"/>
    <w:rsid w:val="0094616D"/>
    <w:rsid w:val="00AC62ED"/>
    <w:rsid w:val="00BA7D92"/>
    <w:rsid w:val="00D6781C"/>
    <w:rsid w:val="00D87DCD"/>
    <w:rsid w:val="00E1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F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3FC5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2F3F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F3F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2F3FC5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2F3F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46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4616D"/>
    <w:rPr>
      <w:sz w:val="24"/>
      <w:szCs w:val="24"/>
    </w:rPr>
  </w:style>
  <w:style w:type="paragraph" w:styleId="a8">
    <w:name w:val="footer"/>
    <w:basedOn w:val="a"/>
    <w:link w:val="a9"/>
    <w:rsid w:val="00946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461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KONKURS_RES_LIST.DOT</Template>
  <TotalTime>4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6317-41-081</dc:creator>
  <cp:lastModifiedBy>6317-41-081</cp:lastModifiedBy>
  <cp:revision>3</cp:revision>
  <cp:lastPrinted>2006-10-04T09:21:00Z</cp:lastPrinted>
  <dcterms:created xsi:type="dcterms:W3CDTF">2022-04-11T11:01:00Z</dcterms:created>
  <dcterms:modified xsi:type="dcterms:W3CDTF">2024-01-25T05:40:00Z</dcterms:modified>
</cp:coreProperties>
</file>